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4C8C" w:rsidRPr="00A12402" w:rsidRDefault="007314B7" w:rsidP="00AC4C8C">
      <w:pPr>
        <w:jc w:val="center"/>
        <w:rPr>
          <w:rFonts w:ascii="Meiryo UI" w:eastAsia="Meiryo UI" w:hAnsi="Meiryo UI"/>
          <w:b/>
          <w:bCs/>
          <w:sz w:val="32"/>
        </w:rPr>
      </w:pPr>
      <w:r w:rsidRPr="00A12402">
        <w:rPr>
          <w:rFonts w:ascii="Meiryo UI" w:eastAsia="Meiryo UI" w:hAnsi="Meiryo UI"/>
          <w:b/>
          <w:bCs/>
          <w:noProof/>
          <w:sz w:val="36"/>
        </w:rPr>
        <w:drawing>
          <wp:anchor distT="0" distB="0" distL="114300" distR="114300" simplePos="0" relativeHeight="251660288" behindDoc="0" locked="0" layoutInCell="1" allowOverlap="1" wp14:anchorId="66D0261A" wp14:editId="5A52B0F3">
            <wp:simplePos x="0" y="0"/>
            <wp:positionH relativeFrom="column">
              <wp:posOffset>4872355</wp:posOffset>
            </wp:positionH>
            <wp:positionV relativeFrom="paragraph">
              <wp:posOffset>-688975</wp:posOffset>
            </wp:positionV>
            <wp:extent cx="1057275" cy="1057275"/>
            <wp:effectExtent l="0" t="0" r="9525" b="9525"/>
            <wp:wrapNone/>
            <wp:docPr id="10" name="図 9">
              <a:extLst xmlns:a="http://schemas.openxmlformats.org/drawingml/2006/main">
                <a:ext uri="{FF2B5EF4-FFF2-40B4-BE49-F238E27FC236}">
                  <a16:creationId xmlns:a16="http://schemas.microsoft.com/office/drawing/2014/main" id="{B44A9A5F-2F17-44ED-8270-0E0DBD1E82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>
                      <a:extLst>
                        <a:ext uri="{FF2B5EF4-FFF2-40B4-BE49-F238E27FC236}">
                          <a16:creationId xmlns:a16="http://schemas.microsoft.com/office/drawing/2014/main" id="{B44A9A5F-2F17-44ED-8270-0E0DBD1E82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2402">
        <w:rPr>
          <w:rFonts w:ascii="Meiryo UI" w:eastAsia="Meiryo UI" w:hAnsi="Meiryo UI" w:hint="eastAsia"/>
          <w:b/>
          <w:bCs/>
          <w:sz w:val="32"/>
        </w:rPr>
        <w:t>お</w:t>
      </w:r>
      <w:r w:rsidR="00BF1E20" w:rsidRPr="00A12402">
        <w:rPr>
          <w:rFonts w:ascii="Meiryo UI" w:eastAsia="Meiryo UI" w:hAnsi="Meiryo UI" w:hint="eastAsia"/>
          <w:b/>
          <w:bCs/>
          <w:sz w:val="32"/>
        </w:rPr>
        <w:t>かね</w:t>
      </w:r>
      <w:r w:rsidRPr="00A12402">
        <w:rPr>
          <w:rFonts w:ascii="Meiryo UI" w:eastAsia="Meiryo UI" w:hAnsi="Meiryo UI" w:hint="eastAsia"/>
          <w:b/>
          <w:bCs/>
          <w:sz w:val="32"/>
        </w:rPr>
        <w:t>って</w:t>
      </w:r>
      <w:r w:rsidR="004C4519">
        <w:rPr>
          <w:rFonts w:ascii="Meiryo UI" w:eastAsia="Meiryo UI" w:hAnsi="Meiryo UI" w:hint="eastAsia"/>
          <w:b/>
          <w:bCs/>
          <w:sz w:val="32"/>
        </w:rPr>
        <w:t>なーに</w:t>
      </w:r>
      <w:r w:rsidRPr="00A12402">
        <w:rPr>
          <w:rFonts w:ascii="Meiryo UI" w:eastAsia="Meiryo UI" w:hAnsi="Meiryo UI" w:hint="eastAsia"/>
          <w:b/>
          <w:bCs/>
          <w:sz w:val="32"/>
        </w:rPr>
        <w:t>？</w:t>
      </w:r>
    </w:p>
    <w:p w:rsidR="009B4D7A" w:rsidRPr="00A12402" w:rsidRDefault="009B4D7A" w:rsidP="009B4D7A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動画を見て、</w:t>
      </w:r>
      <w:r w:rsidR="007314B7" w:rsidRPr="00A12402">
        <w:rPr>
          <w:rFonts w:ascii="Meiryo UI" w:eastAsia="Meiryo UI" w:hAnsi="Meiryo UI" w:hint="eastAsia"/>
        </w:rPr>
        <w:t>お</w:t>
      </w:r>
      <w:r w:rsidR="00360DCC" w:rsidRPr="00A12402">
        <w:rPr>
          <w:rFonts w:ascii="Meiryo UI" w:eastAsia="Meiryo UI" w:hAnsi="Meiryo UI" w:hint="eastAsia"/>
        </w:rPr>
        <w:t>かね</w:t>
      </w:r>
      <w:r w:rsidR="007314B7" w:rsidRPr="00A12402">
        <w:rPr>
          <w:rFonts w:ascii="Meiryo UI" w:eastAsia="Meiryo UI" w:hAnsi="Meiryo UI" w:hint="eastAsia"/>
        </w:rPr>
        <w:t>の役割をまとめましょう。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94"/>
      </w:tblGrid>
      <w:tr w:rsidR="009B4D7A" w:rsidRPr="00A12402" w:rsidTr="009B4D7A">
        <w:tc>
          <w:tcPr>
            <w:tcW w:w="8494" w:type="dxa"/>
          </w:tcPr>
          <w:p w:rsidR="00EB3854" w:rsidRPr="00A12402" w:rsidRDefault="00980E7C" w:rsidP="00980E7C">
            <w:pPr>
              <w:spacing w:line="276" w:lineRule="auto"/>
              <w:rPr>
                <w:rFonts w:ascii="Meiryo UI" w:eastAsia="Meiryo UI" w:hAnsi="Meiryo UI"/>
              </w:rPr>
            </w:pPr>
            <w:r w:rsidRPr="00A12402">
              <w:rPr>
                <w:rFonts w:ascii="Meiryo UI" w:eastAsia="Meiryo UI" w:hAnsi="Meiryo U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3314065</wp:posOffset>
                      </wp:positionH>
                      <wp:positionV relativeFrom="paragraph">
                        <wp:posOffset>247650</wp:posOffset>
                      </wp:positionV>
                      <wp:extent cx="1447800" cy="281940"/>
                      <wp:effectExtent l="0" t="0" r="0" b="3810"/>
                      <wp:wrapNone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780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103DBD" w:rsidRPr="00A12402" w:rsidRDefault="00103DBD">
                                  <w:pPr>
                                    <w:rPr>
                                      <w:rFonts w:ascii="Meiryo UI" w:eastAsia="Meiryo UI" w:hAnsi="Meiryo UI"/>
                                    </w:rPr>
                                  </w:pPr>
                                  <w:r w:rsidRPr="00A12402">
                                    <w:rPr>
                                      <w:rFonts w:ascii="Meiryo UI" w:eastAsia="Meiryo UI" w:hAnsi="Meiryo UI" w:hint="eastAsia"/>
                                    </w:rPr>
                                    <w:t>おかねは便利な道具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11" o:spid="_x0000_s1026" type="#_x0000_t202" style="position:absolute;left:0;text-align:left;margin-left:260.95pt;margin-top:19.5pt;width:114pt;height:22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" filled="f" stroked="f" strokeweight=".5pt">
                      <v:textbox>
                        <w:txbxContent>
                          <w:p w:rsidR="00103DBD" w:rsidRPr="00A12402" w:rsidRDefault="00103DBD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A12402">
                              <w:rPr>
                                <w:rFonts w:ascii="Meiryo UI" w:eastAsia="Meiryo UI" w:hAnsi="Meiryo UI" w:hint="eastAsia"/>
                              </w:rPr>
                              <w:t>おかねは便利な道具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12402">
              <w:rPr>
                <w:rFonts w:ascii="Meiryo UI" w:eastAsia="Meiryo UI" w:hAnsi="Meiryo UI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2715260</wp:posOffset>
                      </wp:positionH>
                      <wp:positionV relativeFrom="paragraph">
                        <wp:posOffset>95250</wp:posOffset>
                      </wp:positionV>
                      <wp:extent cx="285750" cy="609600"/>
                      <wp:effectExtent l="0" t="0" r="57150" b="19050"/>
                      <wp:wrapNone/>
                      <wp:docPr id="3" name="右中かっこ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609600"/>
                              </a:xfrm>
                              <a:prstGeom prst="rightBrac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263C16E"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右中かっこ 3" o:spid="_x0000_s1026" type="#_x0000_t88" style="position:absolute;left:0;text-align:left;margin-left:213.8pt;margin-top:7.5pt;width:22.5pt;height:4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" adj="844" strokecolor="black [3213]" strokeweight=".5pt">
                      <v:stroke joinstyle="miter"/>
                    </v:shape>
                  </w:pict>
                </mc:Fallback>
              </mc:AlternateContent>
            </w:r>
            <w:r w:rsidR="007314B7" w:rsidRPr="00A12402">
              <w:rPr>
                <w:rFonts w:ascii="Meiryo UI" w:eastAsia="Meiryo UI" w:hAnsi="Meiryo UI" w:hint="eastAsia"/>
              </w:rPr>
              <w:t xml:space="preserve">・価値を（　　　　</w:t>
            </w:r>
            <w:r>
              <w:rPr>
                <w:rFonts w:ascii="Meiryo UI" w:eastAsia="Meiryo UI" w:hAnsi="Meiryo UI" w:hint="eastAsia"/>
              </w:rPr>
              <w:t xml:space="preserve">　　　　　　　　</w:t>
            </w:r>
            <w:r w:rsidR="007314B7" w:rsidRPr="00A12402">
              <w:rPr>
                <w:rFonts w:ascii="Meiryo UI" w:eastAsia="Meiryo UI" w:hAnsi="Meiryo UI" w:hint="eastAsia"/>
              </w:rPr>
              <w:t xml:space="preserve">　）できる機能</w:t>
            </w:r>
          </w:p>
          <w:p w:rsidR="007314B7" w:rsidRPr="00A12402" w:rsidRDefault="007314B7" w:rsidP="00980E7C">
            <w:pPr>
              <w:spacing w:line="276" w:lineRule="auto"/>
              <w:rPr>
                <w:rFonts w:ascii="Meiryo UI" w:eastAsia="Meiryo UI" w:hAnsi="Meiryo UI"/>
              </w:rPr>
            </w:pPr>
            <w:r w:rsidRPr="00A12402">
              <w:rPr>
                <w:rFonts w:ascii="Meiryo UI" w:eastAsia="Meiryo UI" w:hAnsi="Meiryo UI" w:hint="eastAsia"/>
              </w:rPr>
              <w:t xml:space="preserve">・価値の（　　　　</w:t>
            </w:r>
            <w:r w:rsidR="00980E7C">
              <w:rPr>
                <w:rFonts w:ascii="Meiryo UI" w:eastAsia="Meiryo UI" w:hAnsi="Meiryo UI" w:hint="eastAsia"/>
              </w:rPr>
              <w:t xml:space="preserve">　　　　　　　　</w:t>
            </w:r>
            <w:r w:rsidRPr="00A12402">
              <w:rPr>
                <w:rFonts w:ascii="Meiryo UI" w:eastAsia="Meiryo UI" w:hAnsi="Meiryo UI" w:hint="eastAsia"/>
              </w:rPr>
              <w:t xml:space="preserve">　）がわかる機能</w:t>
            </w:r>
          </w:p>
          <w:p w:rsidR="007314B7" w:rsidRPr="00A12402" w:rsidRDefault="007314B7" w:rsidP="00980E7C">
            <w:pPr>
              <w:spacing w:line="276" w:lineRule="auto"/>
              <w:rPr>
                <w:rFonts w:ascii="Meiryo UI" w:eastAsia="Meiryo UI" w:hAnsi="Meiryo UI"/>
              </w:rPr>
            </w:pPr>
            <w:r w:rsidRPr="00A12402">
              <w:rPr>
                <w:rFonts w:ascii="Meiryo UI" w:eastAsia="Meiryo UI" w:hAnsi="Meiryo UI" w:hint="eastAsia"/>
              </w:rPr>
              <w:t xml:space="preserve">・価値を（　　　</w:t>
            </w:r>
            <w:r w:rsidR="00980E7C">
              <w:rPr>
                <w:rFonts w:ascii="Meiryo UI" w:eastAsia="Meiryo UI" w:hAnsi="Meiryo UI" w:hint="eastAsia"/>
              </w:rPr>
              <w:t xml:space="preserve">　　　　　　</w:t>
            </w:r>
            <w:r w:rsidRPr="00A12402">
              <w:rPr>
                <w:rFonts w:ascii="Meiryo UI" w:eastAsia="Meiryo UI" w:hAnsi="Meiryo UI" w:hint="eastAsia"/>
              </w:rPr>
              <w:t xml:space="preserve">　　）いける機能</w:t>
            </w:r>
          </w:p>
        </w:tc>
        <w:bookmarkStart w:id="0" w:name="_GoBack"/>
        <w:bookmarkEnd w:id="0"/>
      </w:tr>
    </w:tbl>
    <w:p w:rsidR="00EB3854" w:rsidRPr="00A12402" w:rsidRDefault="007314B7" w:rsidP="007314B7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最近どのような場面でお</w:t>
      </w:r>
      <w:r w:rsidR="00360DCC" w:rsidRPr="00A12402">
        <w:rPr>
          <w:rFonts w:ascii="Meiryo UI" w:eastAsia="Meiryo UI" w:hAnsi="Meiryo UI" w:hint="eastAsia"/>
        </w:rPr>
        <w:t>かね</w:t>
      </w:r>
      <w:r w:rsidRPr="00A12402">
        <w:rPr>
          <w:rFonts w:ascii="Meiryo UI" w:eastAsia="Meiryo UI" w:hAnsi="Meiryo UI" w:hint="eastAsia"/>
        </w:rPr>
        <w:t>を払ったか、できるだけたくさん書きましょう。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314B7" w:rsidRPr="00A12402" w:rsidTr="007314B7">
        <w:tc>
          <w:tcPr>
            <w:tcW w:w="8494" w:type="dxa"/>
          </w:tcPr>
          <w:p w:rsidR="007314B7" w:rsidRPr="00A12402" w:rsidRDefault="007314B7" w:rsidP="00EB3854">
            <w:pPr>
              <w:rPr>
                <w:rFonts w:ascii="Meiryo UI" w:eastAsia="Meiryo UI" w:hAnsi="Meiryo UI"/>
              </w:rPr>
            </w:pPr>
          </w:p>
          <w:p w:rsidR="007314B7" w:rsidRPr="00A12402" w:rsidRDefault="007314B7" w:rsidP="00EB3854">
            <w:pPr>
              <w:rPr>
                <w:rFonts w:ascii="Meiryo UI" w:eastAsia="Meiryo UI" w:hAnsi="Meiryo UI"/>
              </w:rPr>
            </w:pPr>
          </w:p>
          <w:p w:rsidR="007314B7" w:rsidRPr="00A12402" w:rsidRDefault="007314B7" w:rsidP="00EB3854">
            <w:pPr>
              <w:rPr>
                <w:rFonts w:ascii="Meiryo UI" w:eastAsia="Meiryo UI" w:hAnsi="Meiryo UI"/>
              </w:rPr>
            </w:pPr>
          </w:p>
        </w:tc>
      </w:tr>
    </w:tbl>
    <w:p w:rsidR="0060205A" w:rsidRPr="00A12402" w:rsidRDefault="007314B7" w:rsidP="007314B7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②で書いたものを「財」と「サービス」に分類しましょう。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7314B7" w:rsidRPr="00A12402" w:rsidTr="007314B7">
        <w:tc>
          <w:tcPr>
            <w:tcW w:w="4247" w:type="dxa"/>
          </w:tcPr>
          <w:p w:rsidR="007314B7" w:rsidRPr="00A12402" w:rsidRDefault="007314B7" w:rsidP="007314B7">
            <w:pPr>
              <w:jc w:val="center"/>
              <w:rPr>
                <w:rFonts w:ascii="Meiryo UI" w:eastAsia="Meiryo UI" w:hAnsi="Meiryo UI"/>
              </w:rPr>
            </w:pPr>
            <w:r w:rsidRPr="00A12402">
              <w:rPr>
                <w:rFonts w:ascii="Meiryo UI" w:eastAsia="Meiryo UI" w:hAnsi="Meiryo UI" w:hint="eastAsia"/>
              </w:rPr>
              <w:t>財（かたちのあるもの）</w:t>
            </w:r>
          </w:p>
        </w:tc>
        <w:tc>
          <w:tcPr>
            <w:tcW w:w="4247" w:type="dxa"/>
          </w:tcPr>
          <w:p w:rsidR="007314B7" w:rsidRPr="00A12402" w:rsidRDefault="007314B7" w:rsidP="007314B7">
            <w:pPr>
              <w:jc w:val="center"/>
              <w:rPr>
                <w:rFonts w:ascii="Meiryo UI" w:eastAsia="Meiryo UI" w:hAnsi="Meiryo UI"/>
              </w:rPr>
            </w:pPr>
            <w:r w:rsidRPr="00A12402">
              <w:rPr>
                <w:rFonts w:ascii="Meiryo UI" w:eastAsia="Meiryo UI" w:hAnsi="Meiryo UI" w:hint="eastAsia"/>
              </w:rPr>
              <w:t>サービス（かたちのないもの）</w:t>
            </w:r>
          </w:p>
        </w:tc>
      </w:tr>
      <w:tr w:rsidR="007314B7" w:rsidRPr="00A12402" w:rsidTr="007314B7">
        <w:tc>
          <w:tcPr>
            <w:tcW w:w="4247" w:type="dxa"/>
          </w:tcPr>
          <w:p w:rsidR="007314B7" w:rsidRPr="00A12402" w:rsidRDefault="007314B7" w:rsidP="007314B7">
            <w:pPr>
              <w:rPr>
                <w:rFonts w:ascii="Meiryo UI" w:eastAsia="Meiryo UI" w:hAnsi="Meiryo UI"/>
              </w:rPr>
            </w:pPr>
          </w:p>
          <w:p w:rsidR="007314B7" w:rsidRPr="00A12402" w:rsidRDefault="007314B7" w:rsidP="007314B7">
            <w:pPr>
              <w:rPr>
                <w:rFonts w:ascii="Meiryo UI" w:eastAsia="Meiryo UI" w:hAnsi="Meiryo UI"/>
              </w:rPr>
            </w:pPr>
          </w:p>
          <w:p w:rsidR="007314B7" w:rsidRPr="00A12402" w:rsidRDefault="007314B7" w:rsidP="007314B7">
            <w:pPr>
              <w:rPr>
                <w:rFonts w:ascii="Meiryo UI" w:eastAsia="Meiryo UI" w:hAnsi="Meiryo UI"/>
              </w:rPr>
            </w:pPr>
          </w:p>
          <w:p w:rsidR="007314B7" w:rsidRPr="00A12402" w:rsidRDefault="007314B7" w:rsidP="007314B7">
            <w:pPr>
              <w:rPr>
                <w:rFonts w:ascii="Meiryo UI" w:eastAsia="Meiryo UI" w:hAnsi="Meiryo UI"/>
              </w:rPr>
            </w:pPr>
          </w:p>
        </w:tc>
        <w:tc>
          <w:tcPr>
            <w:tcW w:w="4247" w:type="dxa"/>
          </w:tcPr>
          <w:p w:rsidR="007314B7" w:rsidRPr="00A12402" w:rsidRDefault="007314B7" w:rsidP="007314B7">
            <w:pPr>
              <w:rPr>
                <w:rFonts w:ascii="Meiryo UI" w:eastAsia="Meiryo UI" w:hAnsi="Meiryo UI"/>
              </w:rPr>
            </w:pPr>
          </w:p>
        </w:tc>
      </w:tr>
    </w:tbl>
    <w:p w:rsidR="0060205A" w:rsidRPr="00A12402" w:rsidRDefault="007314B7" w:rsidP="007314B7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経済の三主体の</w:t>
      </w:r>
      <w:r w:rsidR="00360DCC" w:rsidRPr="00A12402">
        <w:rPr>
          <w:rFonts w:ascii="Meiryo UI" w:eastAsia="Meiryo UI" w:hAnsi="Meiryo UI" w:hint="eastAsia"/>
        </w:rPr>
        <w:t>おかねの流れ</w:t>
      </w:r>
      <w:r w:rsidRPr="00A12402">
        <w:rPr>
          <w:rFonts w:ascii="Meiryo UI" w:eastAsia="Meiryo UI" w:hAnsi="Meiryo UI" w:hint="eastAsia"/>
        </w:rPr>
        <w:t>をまとめましょう。</w:t>
      </w:r>
    </w:p>
    <w:p w:rsidR="007D65F9" w:rsidRPr="00A12402" w:rsidRDefault="007D65F9" w:rsidP="007D65F9">
      <w:pPr>
        <w:ind w:left="42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図の</w:t>
      </w:r>
      <w:r w:rsidRPr="00A12402">
        <w:rPr>
          <w:rFonts w:ascii="Meiryo UI" w:eastAsia="Meiryo UI" w:hAnsi="Meiryo UI" w:hint="eastAsia"/>
          <w:bdr w:val="single" w:sz="4" w:space="0" w:color="auto"/>
        </w:rPr>
        <w:t xml:space="preserve">　　　</w:t>
      </w:r>
      <w:r w:rsidRPr="00A12402">
        <w:rPr>
          <w:rFonts w:ascii="Meiryo UI" w:eastAsia="Meiryo UI" w:hAnsi="Meiryo UI" w:hint="eastAsia"/>
        </w:rPr>
        <w:t>にあてはまる言葉を右の語群から選び、記号を記入しましょう。</w:t>
      </w:r>
    </w:p>
    <w:p w:rsidR="007D65F9" w:rsidRPr="00A12402" w:rsidRDefault="0050533C" w:rsidP="007D65F9">
      <w:pPr>
        <w:rPr>
          <w:rFonts w:ascii="Meiryo UI" w:eastAsia="Meiryo UI" w:hAnsi="Meiryo UI"/>
        </w:rPr>
      </w:pPr>
      <w:r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3634897</wp:posOffset>
                </wp:positionH>
                <wp:positionV relativeFrom="paragraph">
                  <wp:posOffset>90170</wp:posOffset>
                </wp:positionV>
                <wp:extent cx="2291938" cy="1721485"/>
                <wp:effectExtent l="0" t="0" r="13335" b="1206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938" cy="1721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0533C" w:rsidRPr="0050533C" w:rsidRDefault="0050533C" w:rsidP="0050533C">
                            <w:pPr>
                              <w:jc w:val="center"/>
                              <w:rPr>
                                <w:rFonts w:ascii="Meiryo UI" w:eastAsia="Meiryo UI" w:hAnsi="Meiryo UI"/>
                                <w:b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  <w:b/>
                              </w:rPr>
                              <w:t>語群</w:t>
                            </w:r>
                          </w:p>
                          <w:p w:rsidR="0050533C" w:rsidRPr="0050533C" w:rsidRDefault="0050533C" w:rsidP="0050533C">
                            <w:pPr>
                              <w:jc w:val="center"/>
                              <w:rPr>
                                <w:rFonts w:ascii="Meiryo UI" w:eastAsia="Meiryo UI" w:hAnsi="Meiryo UI"/>
                                <w:sz w:val="20"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（</w:t>
                            </w:r>
                            <w:r w:rsidRPr="0050533C">
                              <w:rPr>
                                <w:rFonts w:ascii="Meiryo UI" w:eastAsia="Meiryo UI" w:hAnsi="Meiryo UI" w:hint="eastAsia"/>
                                <w:sz w:val="20"/>
                              </w:rPr>
                              <w:t>同じ語句があてはまる箇所もあります）</w:t>
                            </w:r>
                          </w:p>
                          <w:p w:rsidR="0050533C" w:rsidRDefault="0050533C"/>
                          <w:p w:rsidR="0050533C" w:rsidRPr="0050533C" w:rsidRDefault="0050533C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</w:rPr>
                              <w:t>ア．税金　イ．代金　ウ．商品</w:t>
                            </w:r>
                          </w:p>
                          <w:p w:rsidR="0050533C" w:rsidRPr="0050533C" w:rsidRDefault="0050533C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</w:rPr>
                              <w:t>エ．労働力　オ．賃金</w:t>
                            </w:r>
                          </w:p>
                          <w:p w:rsidR="0050533C" w:rsidRPr="0050533C" w:rsidRDefault="0050533C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</w:rPr>
                              <w:t>カ．教育や福祉などの公共サービス、</w:t>
                            </w:r>
                          </w:p>
                          <w:p w:rsidR="0050533C" w:rsidRPr="0050533C" w:rsidRDefault="0050533C">
                            <w:pPr>
                              <w:rPr>
                                <w:rFonts w:ascii="Meiryo UI" w:eastAsia="Meiryo UI" w:hAnsi="Meiryo UI"/>
                              </w:rPr>
                            </w:pPr>
                            <w:r w:rsidRPr="0050533C">
                              <w:rPr>
                                <w:rFonts w:ascii="Meiryo UI" w:eastAsia="Meiryo UI" w:hAnsi="Meiryo UI" w:hint="eastAsia"/>
                              </w:rPr>
                              <w:t xml:space="preserve">　</w:t>
                            </w:r>
                            <w:r>
                              <w:rPr>
                                <w:rFonts w:ascii="Meiryo UI" w:eastAsia="Meiryo UI" w:hAnsi="Meiryo UI" w:hint="eastAsia"/>
                              </w:rPr>
                              <w:t xml:space="preserve">　</w:t>
                            </w:r>
                            <w:r w:rsidRPr="0050533C">
                              <w:rPr>
                                <w:rFonts w:ascii="Meiryo UI" w:eastAsia="Meiryo UI" w:hAnsi="Meiryo UI" w:hint="eastAsia"/>
                              </w:rPr>
                              <w:t xml:space="preserve">　道路などの公共設備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" o:spid="_x0000_s1027" type="#_x0000_t202" style="position:absolute;left:0;text-align:left;margin-left:286.2pt;margin-top:7.1pt;width:180.45pt;height:135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" fillcolor="white [3201]" strokeweight=".5pt">
                <v:textbox>
                  <w:txbxContent>
                    <w:p w:rsidR="0050533C" w:rsidRPr="0050533C" w:rsidRDefault="0050533C" w:rsidP="0050533C">
                      <w:pPr>
                        <w:jc w:val="center"/>
                        <w:rPr>
                          <w:rFonts w:ascii="Meiryo UI" w:eastAsia="Meiryo UI" w:hAnsi="Meiryo UI"/>
                          <w:b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  <w:b/>
                        </w:rPr>
                        <w:t>語群</w:t>
                      </w:r>
                    </w:p>
                    <w:p w:rsidR="0050533C" w:rsidRPr="0050533C" w:rsidRDefault="0050533C" w:rsidP="0050533C">
                      <w:pPr>
                        <w:jc w:val="center"/>
                        <w:rPr>
                          <w:rFonts w:ascii="Meiryo UI" w:eastAsia="Meiryo UI" w:hAnsi="Meiryo UI"/>
                          <w:sz w:val="20"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  <w:sz w:val="20"/>
                        </w:rPr>
                        <w:t>（</w:t>
                      </w:r>
                      <w:r w:rsidRPr="0050533C">
                        <w:rPr>
                          <w:rFonts w:ascii="Meiryo UI" w:eastAsia="Meiryo UI" w:hAnsi="Meiryo UI" w:hint="eastAsia"/>
                          <w:sz w:val="20"/>
                        </w:rPr>
                        <w:t>同じ語句があてはまる箇所もあります）</w:t>
                      </w:r>
                    </w:p>
                    <w:p w:rsidR="0050533C" w:rsidRDefault="0050533C"/>
                    <w:p w:rsidR="0050533C" w:rsidRPr="0050533C" w:rsidRDefault="0050533C">
                      <w:pPr>
                        <w:rPr>
                          <w:rFonts w:ascii="Meiryo UI" w:eastAsia="Meiryo UI" w:hAnsi="Meiryo UI"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</w:rPr>
                        <w:t>ア．税金　イ．代金　ウ．商品</w:t>
                      </w:r>
                    </w:p>
                    <w:p w:rsidR="0050533C" w:rsidRPr="0050533C" w:rsidRDefault="0050533C">
                      <w:pPr>
                        <w:rPr>
                          <w:rFonts w:ascii="Meiryo UI" w:eastAsia="Meiryo UI" w:hAnsi="Meiryo UI"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</w:rPr>
                        <w:t>エ．労働力　オ．賃金</w:t>
                      </w:r>
                    </w:p>
                    <w:p w:rsidR="0050533C" w:rsidRPr="0050533C" w:rsidRDefault="0050533C">
                      <w:pPr>
                        <w:rPr>
                          <w:rFonts w:ascii="Meiryo UI" w:eastAsia="Meiryo UI" w:hAnsi="Meiryo UI"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</w:rPr>
                        <w:t>カ．教育や福祉などの公共サービス、</w:t>
                      </w:r>
                    </w:p>
                    <w:p w:rsidR="0050533C" w:rsidRPr="0050533C" w:rsidRDefault="0050533C">
                      <w:pPr>
                        <w:rPr>
                          <w:rFonts w:ascii="Meiryo UI" w:eastAsia="Meiryo UI" w:hAnsi="Meiryo UI"/>
                        </w:rPr>
                      </w:pPr>
                      <w:r w:rsidRPr="0050533C">
                        <w:rPr>
                          <w:rFonts w:ascii="Meiryo UI" w:eastAsia="Meiryo UI" w:hAnsi="Meiryo UI" w:hint="eastAsia"/>
                        </w:rPr>
                        <w:t xml:space="preserve">　</w:t>
                      </w:r>
                      <w:r>
                        <w:rPr>
                          <w:rFonts w:ascii="Meiryo UI" w:eastAsia="Meiryo UI" w:hAnsi="Meiryo UI" w:hint="eastAsia"/>
                        </w:rPr>
                        <w:t xml:space="preserve">　</w:t>
                      </w:r>
                      <w:r w:rsidRPr="0050533C">
                        <w:rPr>
                          <w:rFonts w:ascii="Meiryo UI" w:eastAsia="Meiryo UI" w:hAnsi="Meiryo UI" w:hint="eastAsia"/>
                        </w:rPr>
                        <w:t xml:space="preserve">　道路などの公共設備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eiryo UI" w:eastAsia="Meiryo UI" w:hAnsi="Meiryo UI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190310</wp:posOffset>
                </wp:positionH>
                <wp:positionV relativeFrom="paragraph">
                  <wp:posOffset>6350</wp:posOffset>
                </wp:positionV>
                <wp:extent cx="3328982" cy="2398816"/>
                <wp:effectExtent l="0" t="0" r="5080" b="1905"/>
                <wp:wrapNone/>
                <wp:docPr id="8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8982" cy="2398816"/>
                          <a:chOff x="0" y="0"/>
                          <a:chExt cx="3427095" cy="2469515"/>
                        </a:xfrm>
                      </wpg:grpSpPr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407"/>
                          <a:stretch/>
                        </pic:blipFill>
                        <pic:spPr bwMode="auto">
                          <a:xfrm>
                            <a:off x="0" y="0"/>
                            <a:ext cx="3427095" cy="246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892" t="17472" r="63094" b="75298"/>
                          <a:stretch/>
                        </pic:blipFill>
                        <pic:spPr bwMode="auto">
                          <a:xfrm>
                            <a:off x="1436914" y="391886"/>
                            <a:ext cx="543560" cy="21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876A5F" id="グループ化 8" o:spid="_x0000_s1026" style="position:absolute;left:0;text-align:left;margin-left:15pt;margin-top:.5pt;width:262.1pt;height:188.9pt;z-index:251671552;mso-width-relative:margin;mso-height-relative:margin" coordsize="34270,246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o:spid="_x0000_s1027" type="#_x0000_t75" style="position:absolute;width:34270;height:24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">
                  <v:imagedata r:id="rId10" o:title="" cropbottom="6165f"/>
                </v:shape>
                <v:shape id="図 6" o:spid="_x0000_s1028" type="#_x0000_t75" style="position:absolute;left:14369;top:3918;width:5435;height:2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">
                  <v:imagedata r:id="rId11" o:title="" croptop="11450f" cropbottom="49347f" cropleft="18279f" cropright="41349f"/>
                </v:shape>
              </v:group>
            </w:pict>
          </mc:Fallback>
        </mc:AlternateContent>
      </w: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Pr="00A12402" w:rsidRDefault="007D65F9" w:rsidP="007D65F9">
      <w:pPr>
        <w:rPr>
          <w:rFonts w:ascii="Meiryo UI" w:eastAsia="Meiryo UI" w:hAnsi="Meiryo UI"/>
        </w:rPr>
      </w:pPr>
    </w:p>
    <w:p w:rsidR="007D65F9" w:rsidRDefault="007D65F9" w:rsidP="007D65F9">
      <w:pPr>
        <w:rPr>
          <w:rFonts w:ascii="Meiryo UI" w:eastAsia="Meiryo UI" w:hAnsi="Meiryo UI"/>
        </w:rPr>
      </w:pPr>
    </w:p>
    <w:p w:rsidR="00A12402" w:rsidRPr="00A12402" w:rsidRDefault="00A12402" w:rsidP="007D65F9">
      <w:pPr>
        <w:rPr>
          <w:rFonts w:ascii="Meiryo UI" w:eastAsia="Meiryo UI" w:hAnsi="Meiryo UI"/>
        </w:rPr>
      </w:pPr>
    </w:p>
    <w:p w:rsidR="00EB3854" w:rsidRPr="00A12402" w:rsidRDefault="00EB3854" w:rsidP="00A12402">
      <w:pPr>
        <w:pStyle w:val="a3"/>
        <w:numPr>
          <w:ilvl w:val="0"/>
          <w:numId w:val="2"/>
        </w:numPr>
        <w:ind w:leftChars="0"/>
        <w:rPr>
          <w:rFonts w:ascii="Meiryo UI" w:eastAsia="Meiryo UI" w:hAnsi="Meiryo UI"/>
        </w:rPr>
      </w:pPr>
      <w:r w:rsidRPr="00A12402">
        <w:rPr>
          <w:rFonts w:ascii="Meiryo UI" w:eastAsia="Meiryo UI" w:hAnsi="Meiryo UI" w:hint="eastAsia"/>
        </w:rPr>
        <w:t>授業の感想を書きましょう。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94"/>
      </w:tblGrid>
      <w:tr w:rsidR="00EB3854" w:rsidRPr="00A12402" w:rsidTr="00EB3854">
        <w:tc>
          <w:tcPr>
            <w:tcW w:w="8494" w:type="dxa"/>
          </w:tcPr>
          <w:p w:rsidR="00EB3854" w:rsidRPr="00A12402" w:rsidRDefault="00EB3854" w:rsidP="00EB3854">
            <w:pPr>
              <w:rPr>
                <w:rFonts w:ascii="Meiryo UI" w:eastAsia="Meiryo UI" w:hAnsi="Meiryo UI"/>
              </w:rPr>
            </w:pPr>
          </w:p>
          <w:p w:rsidR="00EB3854" w:rsidRPr="00A12402" w:rsidRDefault="00EB3854" w:rsidP="00EB3854">
            <w:pPr>
              <w:rPr>
                <w:rFonts w:ascii="Meiryo UI" w:eastAsia="Meiryo UI" w:hAnsi="Meiryo UI"/>
              </w:rPr>
            </w:pPr>
          </w:p>
          <w:p w:rsidR="00EB3854" w:rsidRPr="00A12402" w:rsidRDefault="00EB3854" w:rsidP="00EB3854">
            <w:pPr>
              <w:rPr>
                <w:rFonts w:ascii="Meiryo UI" w:eastAsia="Meiryo UI" w:hAnsi="Meiryo UI"/>
              </w:rPr>
            </w:pPr>
          </w:p>
        </w:tc>
      </w:tr>
    </w:tbl>
    <w:p w:rsidR="00EB3854" w:rsidRPr="00A12402" w:rsidRDefault="00A12402" w:rsidP="00AC4C8C">
      <w:r w:rsidRPr="00A12402">
        <w:rPr>
          <w:rFonts w:ascii="Meiryo UI" w:eastAsia="Meiryo UI" w:hAnsi="Meiryo UI"/>
          <w:noProof/>
        </w:rPr>
        <w:drawing>
          <wp:anchor distT="0" distB="0" distL="114300" distR="114300" simplePos="0" relativeHeight="251665408" behindDoc="0" locked="0" layoutInCell="1" allowOverlap="1" wp14:anchorId="70F82074" wp14:editId="7A01E498">
            <wp:simplePos x="0" y="0"/>
            <wp:positionH relativeFrom="margin">
              <wp:posOffset>-403860</wp:posOffset>
            </wp:positionH>
            <wp:positionV relativeFrom="page">
              <wp:posOffset>9131300</wp:posOffset>
            </wp:positionV>
            <wp:extent cx="790575" cy="1125407"/>
            <wp:effectExtent l="0" t="0" r="0" b="0"/>
            <wp:wrapNone/>
            <wp:docPr id="14" name="図 14" descr="時計, 光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ain_char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11254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eiryo UI" w:eastAsia="Meiryo UI" w:hAnsi="Meiryo U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8DDE0F5" wp14:editId="230BF351">
                <wp:simplePos x="0" y="0"/>
                <wp:positionH relativeFrom="column">
                  <wp:posOffset>542925</wp:posOffset>
                </wp:positionH>
                <wp:positionV relativeFrom="page">
                  <wp:posOffset>9203690</wp:posOffset>
                </wp:positionV>
                <wp:extent cx="1543050" cy="657225"/>
                <wp:effectExtent l="342900" t="0" r="19050" b="28575"/>
                <wp:wrapNone/>
                <wp:docPr id="15" name="吹き出し: 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657225"/>
                        </a:xfrm>
                        <a:prstGeom prst="wedgeRoundRectCallout">
                          <a:avLst>
                            <a:gd name="adj1" fmla="val -71427"/>
                            <a:gd name="adj2" fmla="val -20972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03DBD" w:rsidRPr="00A92D67" w:rsidRDefault="00F52FCA" w:rsidP="00A12402">
                            <w:pPr>
                              <w:jc w:val="center"/>
                              <w:rPr>
                                <w:rFonts w:ascii="Meiryo UI" w:eastAsia="Meiryo UI" w:hAnsi="Meiryo U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“</w:t>
                            </w:r>
                            <w:r w:rsidR="00103DBD"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おかね</w:t>
                            </w:r>
                            <w:r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”</w:t>
                            </w:r>
                            <w:r w:rsidR="00103DBD"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の機能</w:t>
                            </w:r>
                            <w:r w:rsidR="00103DBD" w:rsidRPr="00A92D67"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を学</w:t>
                            </w:r>
                            <w:r w:rsidR="00103DBD">
                              <w:rPr>
                                <w:rFonts w:ascii="Meiryo UI" w:eastAsia="Meiryo UI" w:hAnsi="Meiryo UI" w:hint="eastAsia"/>
                                <w:color w:val="000000" w:themeColor="text1"/>
                                <w:sz w:val="16"/>
                                <w:szCs w:val="16"/>
                              </w:rPr>
                              <w:t>ぶのだ！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DDE0F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15" o:spid="_x0000_s1028" type="#_x0000_t62" style="position:absolute;left:0;text-align:left;margin-left:42.75pt;margin-top:724.7pt;width:121.5pt;height:5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" adj="-4628,6270" filled="f" strokecolor="black [3213]" strokeweight="1pt">
                <v:textbox>
                  <w:txbxContent>
                    <w:p w:rsidR="00103DBD" w:rsidRPr="00A92D67" w:rsidRDefault="00F52FCA" w:rsidP="00A12402">
                      <w:pPr>
                        <w:jc w:val="center"/>
                        <w:rPr>
                          <w:rFonts w:ascii="Meiryo UI" w:eastAsia="Meiryo UI" w:hAnsi="Meiryo UI"/>
                          <w:sz w:val="16"/>
                          <w:szCs w:val="16"/>
                        </w:rPr>
                      </w:pPr>
                      <w:r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“</w:t>
                      </w:r>
                      <w:r w:rsidR="00103DBD"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おかね</w:t>
                      </w:r>
                      <w:r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”</w:t>
                      </w:r>
                      <w:r w:rsidR="00103DBD"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の機能</w:t>
                      </w:r>
                      <w:r w:rsidR="00103DBD" w:rsidRPr="00A92D67"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を学</w:t>
                      </w:r>
                      <w:r w:rsidR="00103DBD">
                        <w:rPr>
                          <w:rFonts w:ascii="Meiryo UI" w:eastAsia="Meiryo UI" w:hAnsi="Meiryo UI" w:hint="eastAsia"/>
                          <w:color w:val="000000" w:themeColor="text1"/>
                          <w:sz w:val="16"/>
                          <w:szCs w:val="16"/>
                        </w:rPr>
                        <w:t>ぶのだ！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A12402">
        <w:rPr>
          <w:rFonts w:ascii="Meiryo UI" w:eastAsia="Meiryo UI" w:hAnsi="Meiryo UI"/>
          <w:noProof/>
        </w:rPr>
        <w:drawing>
          <wp:anchor distT="0" distB="0" distL="114300" distR="114300" simplePos="0" relativeHeight="251664384" behindDoc="0" locked="0" layoutInCell="1" allowOverlap="1" wp14:anchorId="4BE31689" wp14:editId="61E463A7">
            <wp:simplePos x="0" y="0"/>
            <wp:positionH relativeFrom="margin">
              <wp:posOffset>2110740</wp:posOffset>
            </wp:positionH>
            <wp:positionV relativeFrom="bottomMargin">
              <wp:posOffset>-212375</wp:posOffset>
            </wp:positionV>
            <wp:extent cx="3971533" cy="871505"/>
            <wp:effectExtent l="0" t="0" r="0" b="5080"/>
            <wp:wrapNone/>
            <wp:docPr id="12" name="図 12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own008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533" cy="87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B3854" w:rsidRPr="00A12402" w:rsidSect="00A12402">
      <w:pgSz w:w="11906" w:h="16838"/>
      <w:pgMar w:top="1985" w:right="1701" w:bottom="1701" w:left="1701" w:header="851" w:footer="992" w:gutter="0"/>
      <w:pgBorders w:offsetFrom="page">
        <w:top w:val="checkered" w:sz="10" w:space="24" w:color="00B0F0"/>
        <w:left w:val="checkered" w:sz="10" w:space="24" w:color="00B0F0"/>
        <w:bottom w:val="checkered" w:sz="10" w:space="24" w:color="00B0F0"/>
        <w:right w:val="checkered" w:sz="10" w:space="24" w:color="00B0F0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3DBD" w:rsidRDefault="00103DBD" w:rsidP="00EB3854">
      <w:r>
        <w:separator/>
      </w:r>
    </w:p>
  </w:endnote>
  <w:endnote w:type="continuationSeparator" w:id="0">
    <w:p w:rsidR="00103DBD" w:rsidRDefault="00103DBD" w:rsidP="00EB38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3DBD" w:rsidRDefault="00103DBD" w:rsidP="00EB3854">
      <w:r>
        <w:separator/>
      </w:r>
    </w:p>
  </w:footnote>
  <w:footnote w:type="continuationSeparator" w:id="0">
    <w:p w:rsidR="00103DBD" w:rsidRDefault="00103DBD" w:rsidP="00EB38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E72757"/>
    <w:multiLevelType w:val="hybridMultilevel"/>
    <w:tmpl w:val="B9AECA9A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6D812A50"/>
    <w:multiLevelType w:val="hybridMultilevel"/>
    <w:tmpl w:val="F5AC5DE8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6E8A7DC6"/>
    <w:multiLevelType w:val="hybridMultilevel"/>
    <w:tmpl w:val="D20A8444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4D7A"/>
    <w:rsid w:val="00067AFA"/>
    <w:rsid w:val="00103DBD"/>
    <w:rsid w:val="002364FC"/>
    <w:rsid w:val="00360DCC"/>
    <w:rsid w:val="00496ACD"/>
    <w:rsid w:val="004A394A"/>
    <w:rsid w:val="004C4519"/>
    <w:rsid w:val="0050533C"/>
    <w:rsid w:val="0060205A"/>
    <w:rsid w:val="006822EA"/>
    <w:rsid w:val="007314B7"/>
    <w:rsid w:val="007D65F9"/>
    <w:rsid w:val="008F2F7C"/>
    <w:rsid w:val="00913DE5"/>
    <w:rsid w:val="0096740F"/>
    <w:rsid w:val="00980E7C"/>
    <w:rsid w:val="009B4D7A"/>
    <w:rsid w:val="009C600E"/>
    <w:rsid w:val="009E4376"/>
    <w:rsid w:val="009F297C"/>
    <w:rsid w:val="00A12402"/>
    <w:rsid w:val="00AC4C8C"/>
    <w:rsid w:val="00B74EFB"/>
    <w:rsid w:val="00BF1E20"/>
    <w:rsid w:val="00CD760B"/>
    <w:rsid w:val="00E2349C"/>
    <w:rsid w:val="00E65A9E"/>
    <w:rsid w:val="00E74879"/>
    <w:rsid w:val="00EB3854"/>
    <w:rsid w:val="00F52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7BE12B84"/>
  <w15:chartTrackingRefBased/>
  <w15:docId w15:val="{AA71F732-706A-4524-A865-DDDC6AFFC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4D7A"/>
    <w:pPr>
      <w:ind w:leftChars="400" w:left="840"/>
    </w:pPr>
  </w:style>
  <w:style w:type="table" w:styleId="a4">
    <w:name w:val="Table Grid"/>
    <w:basedOn w:val="a1"/>
    <w:uiPriority w:val="39"/>
    <w:rsid w:val="009B4D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B38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EB3854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AC4C8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AC4C8C"/>
  </w:style>
  <w:style w:type="paragraph" w:styleId="a9">
    <w:name w:val="footer"/>
    <w:basedOn w:val="a"/>
    <w:link w:val="aa"/>
    <w:uiPriority w:val="99"/>
    <w:unhideWhenUsed/>
    <w:rsid w:val="00AC4C8C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AC4C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5F1A4D96.dotm</Template>
  <TotalTime>0</TotalTime>
  <Pages>1</Pages>
  <Words>45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内貴　基志</dc:creator>
  <cp:keywords/>
  <dc:description/>
  <cp:lastModifiedBy>内貴　基志</cp:lastModifiedBy>
  <cp:revision>6</cp:revision>
  <cp:lastPrinted>2020-12-23T00:48:00Z</cp:lastPrinted>
  <dcterms:created xsi:type="dcterms:W3CDTF">2020-12-22T23:56:00Z</dcterms:created>
  <dcterms:modified xsi:type="dcterms:W3CDTF">2020-12-23T01:10:00Z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